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C4144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BATHE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4AE0A645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Reading, Berkshire.</w:t>
      </w:r>
    </w:p>
    <w:p w14:paraId="2757735E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1AFDE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F4C5DE" w14:textId="77777777" w:rsidR="005429DC" w:rsidRDefault="005429DC" w:rsidP="005429DC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Berkshire the tax of a fifteenth and a tenth granted to the King at the last Parliament.</w:t>
      </w:r>
    </w:p>
    <w:p w14:paraId="7357B6E7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0710B348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BA9245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A34FC" w14:textId="77777777" w:rsidR="005429DC" w:rsidRDefault="005429DC" w:rsidP="005429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41A25D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1322F" w14:textId="77777777" w:rsidR="005429DC" w:rsidRDefault="005429DC" w:rsidP="009139A6">
      <w:r>
        <w:separator/>
      </w:r>
    </w:p>
  </w:endnote>
  <w:endnote w:type="continuationSeparator" w:id="0">
    <w:p w14:paraId="3446E514" w14:textId="77777777" w:rsidR="005429DC" w:rsidRDefault="005429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00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18E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2C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D8F59" w14:textId="77777777" w:rsidR="005429DC" w:rsidRDefault="005429DC" w:rsidP="009139A6">
      <w:r>
        <w:separator/>
      </w:r>
    </w:p>
  </w:footnote>
  <w:footnote w:type="continuationSeparator" w:id="0">
    <w:p w14:paraId="2CA51836" w14:textId="77777777" w:rsidR="005429DC" w:rsidRDefault="005429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57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EE3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79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DC"/>
    <w:rsid w:val="000666E0"/>
    <w:rsid w:val="002510B7"/>
    <w:rsid w:val="005429D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7A85C"/>
  <w15:chartTrackingRefBased/>
  <w15:docId w15:val="{A8308C37-1701-4239-BD76-2C9C52A9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2021-06-07T21:17:00Z</dcterms:created>
  <dcterms:modified xsi:type="dcterms:W3CDTF">2021-06-07T21:17:00Z</dcterms:modified>
</cp:coreProperties>
</file>